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der Speicherscheune aus Klüden als Technikscheuene - Los 4 Elektroinstallation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65.1-B-0004/26-A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 Los 4 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